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652AEFBA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496E" w:rsidRPr="001E496E">
              <w:t>Kanalneubau und Bau einer Versickerungsmulde in der Straße Karrenweg in Duisburg-Rumeln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674B" w14:textId="77777777" w:rsidR="00510173" w:rsidRDefault="00510173">
      <w:r>
        <w:separator/>
      </w:r>
    </w:p>
    <w:p w14:paraId="163C8FE0" w14:textId="77777777" w:rsidR="00510173" w:rsidRDefault="00510173"/>
    <w:p w14:paraId="2C683FDF" w14:textId="77777777" w:rsidR="00510173" w:rsidRDefault="00510173"/>
  </w:endnote>
  <w:endnote w:type="continuationSeparator" w:id="0">
    <w:p w14:paraId="29F89B57" w14:textId="77777777" w:rsidR="00510173" w:rsidRDefault="00510173">
      <w:r>
        <w:continuationSeparator/>
      </w:r>
    </w:p>
    <w:p w14:paraId="416C288E" w14:textId="77777777" w:rsidR="00510173" w:rsidRDefault="00510173"/>
    <w:p w14:paraId="6D5CA228" w14:textId="77777777" w:rsidR="00510173" w:rsidRDefault="00510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FB697" w14:textId="77777777" w:rsidR="00510173" w:rsidRDefault="00510173" w:rsidP="00026D23">
      <w:r>
        <w:separator/>
      </w:r>
    </w:p>
  </w:footnote>
  <w:footnote w:type="continuationSeparator" w:id="0">
    <w:p w14:paraId="5F93B247" w14:textId="77777777" w:rsidR="00510173" w:rsidRDefault="00510173">
      <w:r>
        <w:continuationSeparator/>
      </w:r>
    </w:p>
    <w:p w14:paraId="402B49BA" w14:textId="77777777" w:rsidR="00510173" w:rsidRDefault="00510173"/>
    <w:p w14:paraId="57B83425" w14:textId="77777777" w:rsidR="00510173" w:rsidRDefault="00510173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622F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E496E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676D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173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51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C1E91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9791D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A7DAB"/>
    <w:rsid w:val="00FB37F2"/>
    <w:rsid w:val="00FB4227"/>
    <w:rsid w:val="00FB5CB4"/>
    <w:rsid w:val="00FC0982"/>
    <w:rsid w:val="00FC1057"/>
    <w:rsid w:val="00FC14E3"/>
    <w:rsid w:val="00FC1D18"/>
    <w:rsid w:val="00FC6AAE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739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86</cp:revision>
  <cp:lastPrinted>2024-07-15T07:21:00Z</cp:lastPrinted>
  <dcterms:created xsi:type="dcterms:W3CDTF">2022-01-27T14:34:00Z</dcterms:created>
  <dcterms:modified xsi:type="dcterms:W3CDTF">2026-07-28T07:22:00Z</dcterms:modified>
</cp:coreProperties>
</file>